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233EB" w14:textId="77777777" w:rsidR="004B50D1" w:rsidRDefault="004B50D1" w:rsidP="004B50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SOMER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642E86D3" w14:textId="77777777" w:rsidR="004B50D1" w:rsidRDefault="004B50D1" w:rsidP="004B50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F73F4A" w14:textId="77777777" w:rsidR="004B50D1" w:rsidRDefault="004B50D1" w:rsidP="004B50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43F6A4" w14:textId="77777777" w:rsidR="004B50D1" w:rsidRDefault="004B50D1" w:rsidP="004B50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Jan.1404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Ster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were appointed alnagers of Hampshire and Winchester.</w:t>
      </w:r>
    </w:p>
    <w:p w14:paraId="3159B59D" w14:textId="77777777" w:rsidR="004B50D1" w:rsidRDefault="004B50D1" w:rsidP="004B50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p.232)</w:t>
      </w:r>
    </w:p>
    <w:p w14:paraId="59991F2D" w14:textId="77777777" w:rsidR="004B50D1" w:rsidRDefault="004B50D1" w:rsidP="004B50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4DE4B3" w14:textId="77777777" w:rsidR="004B50D1" w:rsidRDefault="004B50D1" w:rsidP="004B50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4BA1AF" w14:textId="77777777" w:rsidR="004B50D1" w:rsidRDefault="004B50D1" w:rsidP="004B50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June 2021</w:t>
      </w:r>
    </w:p>
    <w:p w14:paraId="61589DA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85CE4" w14:textId="77777777" w:rsidR="004B50D1" w:rsidRDefault="004B50D1" w:rsidP="009139A6">
      <w:r>
        <w:separator/>
      </w:r>
    </w:p>
  </w:endnote>
  <w:endnote w:type="continuationSeparator" w:id="0">
    <w:p w14:paraId="298A1A7F" w14:textId="77777777" w:rsidR="004B50D1" w:rsidRDefault="004B50D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E727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F2AA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6980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4663C" w14:textId="77777777" w:rsidR="004B50D1" w:rsidRDefault="004B50D1" w:rsidP="009139A6">
      <w:r>
        <w:separator/>
      </w:r>
    </w:p>
  </w:footnote>
  <w:footnote w:type="continuationSeparator" w:id="0">
    <w:p w14:paraId="7ECE2D80" w14:textId="77777777" w:rsidR="004B50D1" w:rsidRDefault="004B50D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6473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0E89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C1CE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0D1"/>
    <w:rsid w:val="000666E0"/>
    <w:rsid w:val="002510B7"/>
    <w:rsid w:val="004B50D1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EC35F4"/>
  <w15:chartTrackingRefBased/>
  <w15:docId w15:val="{0E72A38E-7E7B-4539-A185-3443B73E4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2021-06-20T20:12:00Z</dcterms:created>
  <dcterms:modified xsi:type="dcterms:W3CDTF">2021-06-20T20:13:00Z</dcterms:modified>
</cp:coreProperties>
</file>